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2AD88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BATEN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6177E3B1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 Goldsmith.</w:t>
      </w:r>
    </w:p>
    <w:p w14:paraId="4F66DA5C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3EC31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8D570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Feb.1468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render a gold chain, </w:t>
      </w:r>
      <w:proofErr w:type="gramStart"/>
      <w:r>
        <w:rPr>
          <w:rFonts w:ascii="Times New Roman" w:hAnsi="Times New Roman" w:cs="Times New Roman"/>
          <w:sz w:val="24"/>
          <w:szCs w:val="24"/>
        </w:rPr>
        <w:t>worth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C10806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 marks, to Richard Mede(q.v.).   (C.P.R. 1467-77 p.6)</w:t>
      </w:r>
    </w:p>
    <w:p w14:paraId="475D9BF5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4CE4F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B9168" w14:textId="77777777" w:rsidR="001D6DDA" w:rsidRDefault="001D6DDA" w:rsidP="001D6D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5A4BCE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92671" w14:textId="77777777" w:rsidR="001D6DDA" w:rsidRDefault="001D6DDA" w:rsidP="009139A6">
      <w:r>
        <w:separator/>
      </w:r>
    </w:p>
  </w:endnote>
  <w:endnote w:type="continuationSeparator" w:id="0">
    <w:p w14:paraId="75483722" w14:textId="77777777" w:rsidR="001D6DDA" w:rsidRDefault="001D6D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A1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29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1C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1B9DE" w14:textId="77777777" w:rsidR="001D6DDA" w:rsidRDefault="001D6DDA" w:rsidP="009139A6">
      <w:r>
        <w:separator/>
      </w:r>
    </w:p>
  </w:footnote>
  <w:footnote w:type="continuationSeparator" w:id="0">
    <w:p w14:paraId="639B4621" w14:textId="77777777" w:rsidR="001D6DDA" w:rsidRDefault="001D6D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73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2B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50D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DDA"/>
    <w:rsid w:val="000666E0"/>
    <w:rsid w:val="001D6DD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15CC6"/>
  <w15:chartTrackingRefBased/>
  <w15:docId w15:val="{B2EAAF45-D111-4E99-ABF6-3BBF9B27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2021-04-22T09:30:00Z</dcterms:created>
  <dcterms:modified xsi:type="dcterms:W3CDTF">2021-04-22T09:30:00Z</dcterms:modified>
</cp:coreProperties>
</file>